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</w:p>
    <w:p w:rsidR="009E6AFE" w:rsidRDefault="009E6AFE">
      <w:pPr>
        <w:rPr>
          <w:sz w:val="22"/>
          <w:szCs w:val="22"/>
        </w:rPr>
      </w:pPr>
    </w:p>
    <w:p w:rsidR="009E6AFE" w:rsidRDefault="009E6AFE" w:rsidP="00766B50">
      <w:r>
        <w:t>О принятии к рассмотрению заявлени</w:t>
      </w:r>
      <w:bookmarkStart w:id="0" w:name="_GoBack"/>
      <w:bookmarkEnd w:id="0"/>
      <w:r>
        <w:t>й о</w:t>
      </w:r>
    </w:p>
    <w:p w:rsidR="009E6AFE" w:rsidRDefault="009E6AFE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 xml:space="preserve">переоформлении лицензий на медицинскую </w:t>
      </w:r>
    </w:p>
    <w:p w:rsidR="009E6AFE" w:rsidRDefault="009E6AFE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деятельность и прилагаемых к нему документов</w:t>
      </w:r>
    </w:p>
    <w:p w:rsidR="009E6AFE" w:rsidRDefault="009E6AFE" w:rsidP="00766B50">
      <w:pPr>
        <w:ind w:firstLine="709"/>
        <w:jc w:val="both"/>
        <w:rPr>
          <w:sz w:val="28"/>
          <w:szCs w:val="28"/>
        </w:rPr>
      </w:pPr>
    </w:p>
    <w:p w:rsidR="009E6AFE" w:rsidRDefault="009E6AFE" w:rsidP="00E46CCB">
      <w:pPr>
        <w:ind w:firstLine="709"/>
        <w:jc w:val="both"/>
        <w:rPr>
          <w:sz w:val="28"/>
          <w:szCs w:val="28"/>
        </w:rPr>
      </w:pPr>
      <w:r w:rsidRPr="00E46CCB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я</w:t>
      </w:r>
      <w:r w:rsidRPr="00E46CCB">
        <w:rPr>
          <w:sz w:val="28"/>
          <w:szCs w:val="28"/>
        </w:rPr>
        <w:t xml:space="preserve"> о переоформлении лицензи</w:t>
      </w:r>
      <w:r>
        <w:rPr>
          <w:sz w:val="28"/>
          <w:szCs w:val="28"/>
        </w:rPr>
        <w:t>й</w:t>
      </w:r>
      <w:r w:rsidRPr="00E46CCB">
        <w:rPr>
          <w:sz w:val="28"/>
          <w:szCs w:val="28"/>
        </w:rPr>
        <w:t xml:space="preserve"> </w:t>
      </w:r>
      <w:r w:rsidRPr="006C7914">
        <w:rPr>
          <w:sz w:val="28"/>
          <w:szCs w:val="28"/>
        </w:rPr>
        <w:t>на медицинскую деятельность и прилагаемых к нему документов</w:t>
      </w:r>
      <w:r w:rsidRPr="00E46CCB">
        <w:rPr>
          <w:sz w:val="28"/>
          <w:szCs w:val="28"/>
        </w:rPr>
        <w:t xml:space="preserve"> следующ</w:t>
      </w:r>
      <w:r>
        <w:rPr>
          <w:sz w:val="28"/>
          <w:szCs w:val="28"/>
        </w:rPr>
        <w:t>им</w:t>
      </w:r>
      <w:r w:rsidRPr="00E46CCB">
        <w:rPr>
          <w:sz w:val="28"/>
          <w:szCs w:val="28"/>
        </w:rPr>
        <w:t xml:space="preserve"> медицинск</w:t>
      </w:r>
      <w:r>
        <w:rPr>
          <w:sz w:val="28"/>
          <w:szCs w:val="28"/>
        </w:rPr>
        <w:t>им</w:t>
      </w:r>
      <w:r w:rsidRPr="00E46CCB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ям</w:t>
      </w:r>
      <w:r w:rsidRPr="00E46CCB">
        <w:rPr>
          <w:sz w:val="28"/>
          <w:szCs w:val="28"/>
        </w:rPr>
        <w:t>:</w:t>
      </w:r>
    </w:p>
    <w:p w:rsidR="009E6AFE" w:rsidRPr="006C7914" w:rsidRDefault="009E6AFE" w:rsidP="006C7914">
      <w:pPr>
        <w:pStyle w:val="ListParagraph"/>
        <w:ind w:left="0" w:firstLine="709"/>
        <w:jc w:val="both"/>
        <w:rPr>
          <w:bCs/>
          <w:color w:val="0000FF"/>
          <w:sz w:val="28"/>
          <w:szCs w:val="28"/>
        </w:rPr>
      </w:pPr>
      <w:r w:rsidRPr="006C7914">
        <w:rPr>
          <w:bCs/>
          <w:color w:val="0000FF"/>
          <w:sz w:val="28"/>
          <w:szCs w:val="28"/>
        </w:rPr>
        <w:t>1.Государственное бюджетное учреждение здравоохранения Ленинградской области «Волосовская межрайонная больница», заявление от 02.02.2017  года рег. № 5.2-05-13/17;</w:t>
      </w:r>
    </w:p>
    <w:p w:rsidR="009E6AFE" w:rsidRPr="00302D87" w:rsidRDefault="009E6AFE" w:rsidP="00192B58">
      <w:pPr>
        <w:pStyle w:val="ListParagraph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2.Общество с ограниченной ответственностью «ВИТА-ДИШ»</w:t>
      </w:r>
      <w:r w:rsidRPr="00302D87">
        <w:rPr>
          <w:bCs/>
          <w:color w:val="0000FF"/>
          <w:sz w:val="28"/>
          <w:szCs w:val="28"/>
        </w:rPr>
        <w:t>, заявление от 02.02.2017  года рег. № 5.2-05-1</w:t>
      </w:r>
      <w:r>
        <w:rPr>
          <w:bCs/>
          <w:color w:val="0000FF"/>
          <w:sz w:val="28"/>
          <w:szCs w:val="28"/>
        </w:rPr>
        <w:t>4</w:t>
      </w:r>
      <w:r w:rsidRPr="00302D87">
        <w:rPr>
          <w:bCs/>
          <w:color w:val="0000FF"/>
          <w:sz w:val="28"/>
          <w:szCs w:val="28"/>
        </w:rPr>
        <w:t>/17</w:t>
      </w:r>
      <w:r>
        <w:rPr>
          <w:bCs/>
          <w:color w:val="0000FF"/>
          <w:sz w:val="28"/>
          <w:szCs w:val="28"/>
        </w:rPr>
        <w:t>.</w:t>
      </w:r>
    </w:p>
    <w:p w:rsidR="009E6AFE" w:rsidRDefault="009E6AFE" w:rsidP="00F93154">
      <w:pPr>
        <w:pStyle w:val="ListParagraph"/>
        <w:ind w:left="567"/>
        <w:jc w:val="both"/>
        <w:rPr>
          <w:bCs/>
          <w:color w:val="0000FF"/>
          <w:sz w:val="28"/>
          <w:szCs w:val="28"/>
        </w:rPr>
      </w:pPr>
    </w:p>
    <w:p w:rsidR="009E6AFE" w:rsidRPr="00DC50A8" w:rsidRDefault="009E6AFE" w:rsidP="00DC50A8">
      <w:pPr>
        <w:jc w:val="both"/>
        <w:rPr>
          <w:bCs/>
          <w:color w:val="0000FF"/>
          <w:sz w:val="28"/>
          <w:szCs w:val="28"/>
        </w:rPr>
      </w:pPr>
    </w:p>
    <w:p w:rsidR="009E6AFE" w:rsidRDefault="009E6AFE" w:rsidP="0093015D">
      <w:pPr>
        <w:jc w:val="both"/>
      </w:pPr>
      <w:r>
        <w:rPr>
          <w:sz w:val="28"/>
          <w:szCs w:val="28"/>
        </w:rPr>
        <w:t>Заместитель председателя Комитета                                                              П.Н.Рязанов</w:t>
      </w: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t>Проект распоряжения подготовлен     О</w:t>
      </w:r>
      <w:r>
        <w:rPr>
          <w:iCs/>
          <w:sz w:val="28"/>
          <w:szCs w:val="28"/>
        </w:rPr>
        <w:t>тдел по осуществлению переданных</w:t>
      </w:r>
    </w:p>
    <w:p w:rsidR="009E6AFE" w:rsidRDefault="009E6AF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9E6AFE" w:rsidRDefault="009E6AF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9E6AFE" w:rsidRDefault="009E6AFE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9E6AFE" w:rsidRDefault="009E6AF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9E6AFE" w:rsidRDefault="009E6AF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9E6AFE" w:rsidRDefault="009E6AFE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9E6AFE" w:rsidRDefault="009E6AFE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9E6AFE" w:rsidRPr="00A860FF" w:rsidRDefault="009E6AFE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>
        <w:rPr>
          <w:sz w:val="28"/>
          <w:szCs w:val="28"/>
        </w:rPr>
        <w:t xml:space="preserve">Воецкая И.А. </w:t>
      </w:r>
      <w:r w:rsidRPr="00A860FF">
        <w:rPr>
          <w:sz w:val="28"/>
          <w:szCs w:val="28"/>
          <w:u w:val="single"/>
        </w:rPr>
        <w:t xml:space="preserve"> (717-89-0</w:t>
      </w:r>
      <w:r>
        <w:rPr>
          <w:sz w:val="28"/>
          <w:szCs w:val="28"/>
          <w:u w:val="single"/>
        </w:rPr>
        <w:t>3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 w:rsidRPr="00A860FF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03»  февраля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>7</w:t>
        </w:r>
        <w:r w:rsidRPr="00A860FF">
          <w:rPr>
            <w:sz w:val="28"/>
            <w:szCs w:val="28"/>
            <w:u w:val="single"/>
          </w:rPr>
          <w:t xml:space="preserve"> г</w:t>
        </w:r>
      </w:smartTag>
      <w:r w:rsidRPr="00A860FF">
        <w:rPr>
          <w:sz w:val="28"/>
          <w:szCs w:val="28"/>
        </w:rPr>
        <w:t>.</w:t>
      </w:r>
    </w:p>
    <w:p w:rsidR="009E6AFE" w:rsidRDefault="009E6AF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(дата)</w:t>
      </w:r>
    </w:p>
    <w:p w:rsidR="009E6AFE" w:rsidRDefault="009E6AFE"/>
    <w:p w:rsidR="009E6AFE" w:rsidRDefault="009E6AFE"/>
    <w:p w:rsidR="009E6AFE" w:rsidRDefault="009E6AFE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9E6AFE" w:rsidRDefault="009E6AFE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/>
      </w:tblPr>
      <w:tblGrid>
        <w:gridCol w:w="3168"/>
        <w:gridCol w:w="2393"/>
        <w:gridCol w:w="1927"/>
        <w:gridCol w:w="2220"/>
      </w:tblGrid>
      <w:tr w:rsidR="009E6AF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9E6AF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 w:rsidP="00C93E8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/>
        </w:tc>
      </w:tr>
      <w:tr w:rsidR="009E6AF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 w:rsidP="00C93E8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/>
        </w:tc>
      </w:tr>
      <w:tr w:rsidR="009E6AF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Челышева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Pr="00165F1B" w:rsidRDefault="009E6AFE"/>
        </w:tc>
      </w:tr>
    </w:tbl>
    <w:p w:rsidR="009E6AFE" w:rsidRDefault="009E6AFE"/>
    <w:p w:rsidR="009E6AFE" w:rsidRDefault="009E6AFE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9E6AFE" w:rsidRDefault="009E6AFE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/>
      </w:tblPr>
      <w:tblGrid>
        <w:gridCol w:w="7763"/>
        <w:gridCol w:w="2913"/>
      </w:tblGrid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9E6AFE" w:rsidRDefault="009E6AFE"/>
    <w:p w:rsidR="009E6AFE" w:rsidRDefault="009E6AFE">
      <w:pPr>
        <w:rPr>
          <w:sz w:val="26"/>
          <w:szCs w:val="26"/>
        </w:rPr>
      </w:pPr>
    </w:p>
    <w:p w:rsidR="009E6AFE" w:rsidRDefault="009E6AFE">
      <w:pPr>
        <w:rPr>
          <w:sz w:val="26"/>
          <w:szCs w:val="26"/>
        </w:rPr>
      </w:pPr>
    </w:p>
    <w:p w:rsidR="009E6AFE" w:rsidRDefault="009E6AFE">
      <w:pPr>
        <w:rPr>
          <w:sz w:val="26"/>
          <w:szCs w:val="26"/>
        </w:rPr>
      </w:pPr>
    </w:p>
    <w:p w:rsidR="009E6AFE" w:rsidRDefault="009E6AFE"/>
    <w:sectPr w:rsidR="009E6AFE" w:rsidSect="00CC70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72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AFE" w:rsidRDefault="009E6AFE">
      <w:r>
        <w:separator/>
      </w:r>
    </w:p>
  </w:endnote>
  <w:endnote w:type="continuationSeparator" w:id="0">
    <w:p w:rsidR="009E6AFE" w:rsidRDefault="009E6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OpenSymbol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20603050405020304"/>
    <w:charset w:val="01"/>
    <w:family w:val="roman"/>
    <w:notTrueType/>
    <w:pitch w:val="variable"/>
    <w:sig w:usb0="000020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AFE" w:rsidRDefault="009E6AFE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AFE" w:rsidRDefault="009E6AFE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AFE" w:rsidRDefault="009E6AF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AFE" w:rsidRDefault="009E6AFE">
      <w:r>
        <w:separator/>
      </w:r>
    </w:p>
  </w:footnote>
  <w:footnote w:type="continuationSeparator" w:id="0">
    <w:p w:rsidR="009E6AFE" w:rsidRDefault="009E6A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AFE" w:rsidRDefault="009E6AFE" w:rsidP="004570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E6AFE" w:rsidRDefault="009E6AF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AFE" w:rsidRDefault="009E6AFE" w:rsidP="004570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9E6AFE" w:rsidRDefault="009E6AFE">
    <w:pPr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AFE" w:rsidRDefault="009E6AF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AE51D3"/>
    <w:multiLevelType w:val="hybridMultilevel"/>
    <w:tmpl w:val="9F82D9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861647"/>
    <w:multiLevelType w:val="hybridMultilevel"/>
    <w:tmpl w:val="50ECD61A"/>
    <w:lvl w:ilvl="0" w:tplc="C5C488FE">
      <w:start w:val="1"/>
      <w:numFmt w:val="decimal"/>
      <w:lvlText w:val="%1."/>
      <w:lvlJc w:val="left"/>
      <w:pPr>
        <w:ind w:left="1416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stylePaneFormatFilter w:val="000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0348"/>
    <w:rsid w:val="000051DB"/>
    <w:rsid w:val="00006E11"/>
    <w:rsid w:val="00006EA6"/>
    <w:rsid w:val="00030BC9"/>
    <w:rsid w:val="00032D80"/>
    <w:rsid w:val="00034121"/>
    <w:rsid w:val="00041629"/>
    <w:rsid w:val="00044A6E"/>
    <w:rsid w:val="00045321"/>
    <w:rsid w:val="00056558"/>
    <w:rsid w:val="00061C5F"/>
    <w:rsid w:val="00061EE3"/>
    <w:rsid w:val="000636F1"/>
    <w:rsid w:val="00073690"/>
    <w:rsid w:val="00075B7A"/>
    <w:rsid w:val="00085D7B"/>
    <w:rsid w:val="000861A1"/>
    <w:rsid w:val="00093763"/>
    <w:rsid w:val="00095A52"/>
    <w:rsid w:val="000A7635"/>
    <w:rsid w:val="000B5154"/>
    <w:rsid w:val="000D4415"/>
    <w:rsid w:val="000D5BF7"/>
    <w:rsid w:val="000D6B31"/>
    <w:rsid w:val="000E574C"/>
    <w:rsid w:val="000F5326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2DD7"/>
    <w:rsid w:val="00155E88"/>
    <w:rsid w:val="00157DB7"/>
    <w:rsid w:val="0016070F"/>
    <w:rsid w:val="001626C3"/>
    <w:rsid w:val="001640F2"/>
    <w:rsid w:val="00165F1B"/>
    <w:rsid w:val="001706CB"/>
    <w:rsid w:val="001821B0"/>
    <w:rsid w:val="00192B58"/>
    <w:rsid w:val="00193BF2"/>
    <w:rsid w:val="001A25C9"/>
    <w:rsid w:val="001B07AD"/>
    <w:rsid w:val="001B226C"/>
    <w:rsid w:val="001C1FE5"/>
    <w:rsid w:val="001E0DE6"/>
    <w:rsid w:val="001E5C1D"/>
    <w:rsid w:val="001E7131"/>
    <w:rsid w:val="001F1CE1"/>
    <w:rsid w:val="001F3688"/>
    <w:rsid w:val="001F5AD0"/>
    <w:rsid w:val="001F7410"/>
    <w:rsid w:val="00200747"/>
    <w:rsid w:val="00201752"/>
    <w:rsid w:val="00205492"/>
    <w:rsid w:val="0020772B"/>
    <w:rsid w:val="00214BC3"/>
    <w:rsid w:val="00220037"/>
    <w:rsid w:val="0022188A"/>
    <w:rsid w:val="00235B2B"/>
    <w:rsid w:val="00236D65"/>
    <w:rsid w:val="002443CD"/>
    <w:rsid w:val="00262E66"/>
    <w:rsid w:val="002653A4"/>
    <w:rsid w:val="00280C84"/>
    <w:rsid w:val="00292FF5"/>
    <w:rsid w:val="002A1EB9"/>
    <w:rsid w:val="002A2EE6"/>
    <w:rsid w:val="002A303F"/>
    <w:rsid w:val="002B18AA"/>
    <w:rsid w:val="002B1ADE"/>
    <w:rsid w:val="002B21AB"/>
    <w:rsid w:val="002B5CC2"/>
    <w:rsid w:val="002B7F16"/>
    <w:rsid w:val="002C2932"/>
    <w:rsid w:val="002C3E3C"/>
    <w:rsid w:val="002D1DDB"/>
    <w:rsid w:val="002D4A3C"/>
    <w:rsid w:val="002E1A06"/>
    <w:rsid w:val="002E32BA"/>
    <w:rsid w:val="002E66CD"/>
    <w:rsid w:val="002E6D88"/>
    <w:rsid w:val="002F3D4F"/>
    <w:rsid w:val="002F7210"/>
    <w:rsid w:val="00300469"/>
    <w:rsid w:val="00302D87"/>
    <w:rsid w:val="00310DB4"/>
    <w:rsid w:val="003178D3"/>
    <w:rsid w:val="00321958"/>
    <w:rsid w:val="0032523B"/>
    <w:rsid w:val="0033380E"/>
    <w:rsid w:val="00334091"/>
    <w:rsid w:val="003417B7"/>
    <w:rsid w:val="003472D7"/>
    <w:rsid w:val="003519C2"/>
    <w:rsid w:val="003523BB"/>
    <w:rsid w:val="003549E9"/>
    <w:rsid w:val="003612C1"/>
    <w:rsid w:val="0037306A"/>
    <w:rsid w:val="00386145"/>
    <w:rsid w:val="00390115"/>
    <w:rsid w:val="00391947"/>
    <w:rsid w:val="003933D6"/>
    <w:rsid w:val="003B5553"/>
    <w:rsid w:val="003B7BF8"/>
    <w:rsid w:val="003C0F3E"/>
    <w:rsid w:val="003F2DAC"/>
    <w:rsid w:val="004072CF"/>
    <w:rsid w:val="00417926"/>
    <w:rsid w:val="004217CC"/>
    <w:rsid w:val="00424BF9"/>
    <w:rsid w:val="004539BD"/>
    <w:rsid w:val="004570C2"/>
    <w:rsid w:val="004655EB"/>
    <w:rsid w:val="00467CF2"/>
    <w:rsid w:val="004731DD"/>
    <w:rsid w:val="004814C5"/>
    <w:rsid w:val="004832BD"/>
    <w:rsid w:val="00483D50"/>
    <w:rsid w:val="00485E82"/>
    <w:rsid w:val="004959D0"/>
    <w:rsid w:val="004B17AD"/>
    <w:rsid w:val="004B5698"/>
    <w:rsid w:val="004D4269"/>
    <w:rsid w:val="004D54C3"/>
    <w:rsid w:val="004E01F4"/>
    <w:rsid w:val="004E04B3"/>
    <w:rsid w:val="004F2889"/>
    <w:rsid w:val="005023B3"/>
    <w:rsid w:val="00502D81"/>
    <w:rsid w:val="00516458"/>
    <w:rsid w:val="005255A8"/>
    <w:rsid w:val="005259AB"/>
    <w:rsid w:val="005506BC"/>
    <w:rsid w:val="00552181"/>
    <w:rsid w:val="00552504"/>
    <w:rsid w:val="00565F83"/>
    <w:rsid w:val="005673A9"/>
    <w:rsid w:val="00571B16"/>
    <w:rsid w:val="00581121"/>
    <w:rsid w:val="00584A5C"/>
    <w:rsid w:val="00595F97"/>
    <w:rsid w:val="0059692B"/>
    <w:rsid w:val="005970EA"/>
    <w:rsid w:val="005A3B11"/>
    <w:rsid w:val="005A4601"/>
    <w:rsid w:val="005A4FE9"/>
    <w:rsid w:val="005A5F9F"/>
    <w:rsid w:val="005B7070"/>
    <w:rsid w:val="005C5ACC"/>
    <w:rsid w:val="005D087D"/>
    <w:rsid w:val="005D55E4"/>
    <w:rsid w:val="005E36D1"/>
    <w:rsid w:val="005E56F1"/>
    <w:rsid w:val="005F1411"/>
    <w:rsid w:val="005F3EF9"/>
    <w:rsid w:val="005F5849"/>
    <w:rsid w:val="005F58F4"/>
    <w:rsid w:val="00601FF1"/>
    <w:rsid w:val="00604827"/>
    <w:rsid w:val="00621B98"/>
    <w:rsid w:val="006242B3"/>
    <w:rsid w:val="006312BC"/>
    <w:rsid w:val="00631CD7"/>
    <w:rsid w:val="006369DC"/>
    <w:rsid w:val="0063778E"/>
    <w:rsid w:val="00644FB6"/>
    <w:rsid w:val="00654898"/>
    <w:rsid w:val="0066206C"/>
    <w:rsid w:val="0066448C"/>
    <w:rsid w:val="00664A1B"/>
    <w:rsid w:val="0067435D"/>
    <w:rsid w:val="00674CB6"/>
    <w:rsid w:val="00680692"/>
    <w:rsid w:val="00694980"/>
    <w:rsid w:val="00696211"/>
    <w:rsid w:val="006A7A9C"/>
    <w:rsid w:val="006B391C"/>
    <w:rsid w:val="006B5C99"/>
    <w:rsid w:val="006B73BB"/>
    <w:rsid w:val="006C1A7F"/>
    <w:rsid w:val="006C2ECB"/>
    <w:rsid w:val="006C3F49"/>
    <w:rsid w:val="006C7914"/>
    <w:rsid w:val="006D4190"/>
    <w:rsid w:val="006D5D11"/>
    <w:rsid w:val="006E0027"/>
    <w:rsid w:val="006E7E28"/>
    <w:rsid w:val="006F2AC1"/>
    <w:rsid w:val="006F3D59"/>
    <w:rsid w:val="006F7430"/>
    <w:rsid w:val="007010CB"/>
    <w:rsid w:val="007039E7"/>
    <w:rsid w:val="00704A16"/>
    <w:rsid w:val="00711C3E"/>
    <w:rsid w:val="00717B6B"/>
    <w:rsid w:val="00727F7F"/>
    <w:rsid w:val="00731610"/>
    <w:rsid w:val="00731ED7"/>
    <w:rsid w:val="007452CE"/>
    <w:rsid w:val="007503B8"/>
    <w:rsid w:val="00754F3E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A79FE"/>
    <w:rsid w:val="007B5E83"/>
    <w:rsid w:val="007C19CF"/>
    <w:rsid w:val="007E13CC"/>
    <w:rsid w:val="007E3B3A"/>
    <w:rsid w:val="007F2821"/>
    <w:rsid w:val="007F3D50"/>
    <w:rsid w:val="00803312"/>
    <w:rsid w:val="0081164D"/>
    <w:rsid w:val="0081176A"/>
    <w:rsid w:val="00817A0D"/>
    <w:rsid w:val="00823E88"/>
    <w:rsid w:val="00825A1B"/>
    <w:rsid w:val="00826CA7"/>
    <w:rsid w:val="00830742"/>
    <w:rsid w:val="00831BB6"/>
    <w:rsid w:val="00836FE8"/>
    <w:rsid w:val="00837884"/>
    <w:rsid w:val="0084155A"/>
    <w:rsid w:val="008421BD"/>
    <w:rsid w:val="008430B0"/>
    <w:rsid w:val="00843CE2"/>
    <w:rsid w:val="00873B1E"/>
    <w:rsid w:val="008929DD"/>
    <w:rsid w:val="00893C43"/>
    <w:rsid w:val="008954F7"/>
    <w:rsid w:val="00895748"/>
    <w:rsid w:val="00896CDB"/>
    <w:rsid w:val="008A63ED"/>
    <w:rsid w:val="008B342F"/>
    <w:rsid w:val="008B372A"/>
    <w:rsid w:val="008B4BB3"/>
    <w:rsid w:val="008C252C"/>
    <w:rsid w:val="008C74B6"/>
    <w:rsid w:val="008D1133"/>
    <w:rsid w:val="008D2811"/>
    <w:rsid w:val="008D5416"/>
    <w:rsid w:val="008D6DE5"/>
    <w:rsid w:val="008E1099"/>
    <w:rsid w:val="008F773B"/>
    <w:rsid w:val="00900118"/>
    <w:rsid w:val="009044E0"/>
    <w:rsid w:val="00922729"/>
    <w:rsid w:val="00923DCC"/>
    <w:rsid w:val="00924EAC"/>
    <w:rsid w:val="00925150"/>
    <w:rsid w:val="0093015D"/>
    <w:rsid w:val="00930420"/>
    <w:rsid w:val="00930828"/>
    <w:rsid w:val="00944E1B"/>
    <w:rsid w:val="009468D6"/>
    <w:rsid w:val="009474A7"/>
    <w:rsid w:val="00952F89"/>
    <w:rsid w:val="009533C8"/>
    <w:rsid w:val="00961B54"/>
    <w:rsid w:val="009652B7"/>
    <w:rsid w:val="0097054F"/>
    <w:rsid w:val="00973D5B"/>
    <w:rsid w:val="0097422E"/>
    <w:rsid w:val="00975505"/>
    <w:rsid w:val="00981722"/>
    <w:rsid w:val="00995941"/>
    <w:rsid w:val="00996EA8"/>
    <w:rsid w:val="009B37D6"/>
    <w:rsid w:val="009B4D88"/>
    <w:rsid w:val="009C0348"/>
    <w:rsid w:val="009C0A36"/>
    <w:rsid w:val="009D6EF7"/>
    <w:rsid w:val="009E6AFE"/>
    <w:rsid w:val="00A02064"/>
    <w:rsid w:val="00A02B93"/>
    <w:rsid w:val="00A0571C"/>
    <w:rsid w:val="00A10964"/>
    <w:rsid w:val="00A16759"/>
    <w:rsid w:val="00A319E1"/>
    <w:rsid w:val="00A46FD8"/>
    <w:rsid w:val="00A47232"/>
    <w:rsid w:val="00A53DA2"/>
    <w:rsid w:val="00A604BB"/>
    <w:rsid w:val="00A64286"/>
    <w:rsid w:val="00A72696"/>
    <w:rsid w:val="00A73607"/>
    <w:rsid w:val="00A80E5F"/>
    <w:rsid w:val="00A81119"/>
    <w:rsid w:val="00A84F80"/>
    <w:rsid w:val="00A860FF"/>
    <w:rsid w:val="00A90550"/>
    <w:rsid w:val="00A9312A"/>
    <w:rsid w:val="00A94A88"/>
    <w:rsid w:val="00A978E1"/>
    <w:rsid w:val="00AA3B89"/>
    <w:rsid w:val="00AA5B6A"/>
    <w:rsid w:val="00AB3681"/>
    <w:rsid w:val="00AC3D1A"/>
    <w:rsid w:val="00AD4A55"/>
    <w:rsid w:val="00AE3EE2"/>
    <w:rsid w:val="00AE4070"/>
    <w:rsid w:val="00AF09A8"/>
    <w:rsid w:val="00AF7A71"/>
    <w:rsid w:val="00B0631B"/>
    <w:rsid w:val="00B07B71"/>
    <w:rsid w:val="00B07E66"/>
    <w:rsid w:val="00B11C23"/>
    <w:rsid w:val="00B124E9"/>
    <w:rsid w:val="00B14644"/>
    <w:rsid w:val="00B22D8B"/>
    <w:rsid w:val="00B27431"/>
    <w:rsid w:val="00B54BC1"/>
    <w:rsid w:val="00B56F80"/>
    <w:rsid w:val="00B57677"/>
    <w:rsid w:val="00B57FA2"/>
    <w:rsid w:val="00B730DB"/>
    <w:rsid w:val="00B74BC8"/>
    <w:rsid w:val="00B800FE"/>
    <w:rsid w:val="00B818FC"/>
    <w:rsid w:val="00B92EEE"/>
    <w:rsid w:val="00B94C20"/>
    <w:rsid w:val="00B96B5F"/>
    <w:rsid w:val="00BB5A4C"/>
    <w:rsid w:val="00BC09E4"/>
    <w:rsid w:val="00BC1D91"/>
    <w:rsid w:val="00BC6D5D"/>
    <w:rsid w:val="00BC7D6D"/>
    <w:rsid w:val="00BD1FB4"/>
    <w:rsid w:val="00BF20ED"/>
    <w:rsid w:val="00BF39B0"/>
    <w:rsid w:val="00BF4BA7"/>
    <w:rsid w:val="00BF4C73"/>
    <w:rsid w:val="00BF5894"/>
    <w:rsid w:val="00BF7365"/>
    <w:rsid w:val="00C037C1"/>
    <w:rsid w:val="00C05B7F"/>
    <w:rsid w:val="00C05FD8"/>
    <w:rsid w:val="00C0628C"/>
    <w:rsid w:val="00C07A0D"/>
    <w:rsid w:val="00C162D3"/>
    <w:rsid w:val="00C175ED"/>
    <w:rsid w:val="00C343DE"/>
    <w:rsid w:val="00C348E8"/>
    <w:rsid w:val="00C65688"/>
    <w:rsid w:val="00C66934"/>
    <w:rsid w:val="00C66A80"/>
    <w:rsid w:val="00C70C6C"/>
    <w:rsid w:val="00C75370"/>
    <w:rsid w:val="00C77C7E"/>
    <w:rsid w:val="00C81D2D"/>
    <w:rsid w:val="00C93E85"/>
    <w:rsid w:val="00C95064"/>
    <w:rsid w:val="00CA00F8"/>
    <w:rsid w:val="00CA1F08"/>
    <w:rsid w:val="00CA2185"/>
    <w:rsid w:val="00CC70A1"/>
    <w:rsid w:val="00CD0852"/>
    <w:rsid w:val="00CD1509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06AAE"/>
    <w:rsid w:val="00D145C9"/>
    <w:rsid w:val="00D24471"/>
    <w:rsid w:val="00D25D17"/>
    <w:rsid w:val="00D26AB8"/>
    <w:rsid w:val="00D338AC"/>
    <w:rsid w:val="00D4608A"/>
    <w:rsid w:val="00D47083"/>
    <w:rsid w:val="00D634FB"/>
    <w:rsid w:val="00D656CD"/>
    <w:rsid w:val="00D7503B"/>
    <w:rsid w:val="00D80A08"/>
    <w:rsid w:val="00D84A89"/>
    <w:rsid w:val="00D91077"/>
    <w:rsid w:val="00D91846"/>
    <w:rsid w:val="00D9555B"/>
    <w:rsid w:val="00DA6B9E"/>
    <w:rsid w:val="00DA7D0F"/>
    <w:rsid w:val="00DB0460"/>
    <w:rsid w:val="00DB0C83"/>
    <w:rsid w:val="00DB372D"/>
    <w:rsid w:val="00DC29C3"/>
    <w:rsid w:val="00DC3947"/>
    <w:rsid w:val="00DC50A8"/>
    <w:rsid w:val="00DD31B3"/>
    <w:rsid w:val="00DD47D4"/>
    <w:rsid w:val="00DE6E67"/>
    <w:rsid w:val="00DF32BB"/>
    <w:rsid w:val="00E0099F"/>
    <w:rsid w:val="00E14ABE"/>
    <w:rsid w:val="00E21D03"/>
    <w:rsid w:val="00E25729"/>
    <w:rsid w:val="00E409BF"/>
    <w:rsid w:val="00E41B41"/>
    <w:rsid w:val="00E42B4E"/>
    <w:rsid w:val="00E43ABE"/>
    <w:rsid w:val="00E46CCB"/>
    <w:rsid w:val="00E53FAF"/>
    <w:rsid w:val="00E63319"/>
    <w:rsid w:val="00E731C1"/>
    <w:rsid w:val="00E842BE"/>
    <w:rsid w:val="00E911A5"/>
    <w:rsid w:val="00E9228C"/>
    <w:rsid w:val="00E93DB3"/>
    <w:rsid w:val="00EA3CC9"/>
    <w:rsid w:val="00EA4E81"/>
    <w:rsid w:val="00EA779B"/>
    <w:rsid w:val="00EB3ADB"/>
    <w:rsid w:val="00EB3E9E"/>
    <w:rsid w:val="00EE4850"/>
    <w:rsid w:val="00EF0A64"/>
    <w:rsid w:val="00EF738C"/>
    <w:rsid w:val="00F02F24"/>
    <w:rsid w:val="00F077C9"/>
    <w:rsid w:val="00F13431"/>
    <w:rsid w:val="00F15B39"/>
    <w:rsid w:val="00F177DE"/>
    <w:rsid w:val="00F26F95"/>
    <w:rsid w:val="00F27478"/>
    <w:rsid w:val="00F34CE4"/>
    <w:rsid w:val="00F35D81"/>
    <w:rsid w:val="00F40F11"/>
    <w:rsid w:val="00F41996"/>
    <w:rsid w:val="00F46412"/>
    <w:rsid w:val="00F517BD"/>
    <w:rsid w:val="00F54E69"/>
    <w:rsid w:val="00F601C7"/>
    <w:rsid w:val="00F61340"/>
    <w:rsid w:val="00F62FA9"/>
    <w:rsid w:val="00F7614D"/>
    <w:rsid w:val="00F76EFE"/>
    <w:rsid w:val="00F81C4A"/>
    <w:rsid w:val="00F93154"/>
    <w:rsid w:val="00F939F6"/>
    <w:rsid w:val="00FA01A8"/>
    <w:rsid w:val="00FA5DA6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89"/>
    <w:rsid w:val="00FF4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326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">
    <w:name w:val="Основной шрифт абзаца1"/>
    <w:uiPriority w:val="99"/>
    <w:rsid w:val="007F2821"/>
  </w:style>
  <w:style w:type="character" w:customStyle="1" w:styleId="10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">
    <w:name w:val="Основной текст Знак"/>
    <w:uiPriority w:val="99"/>
    <w:rsid w:val="007F2821"/>
    <w:rPr>
      <w:sz w:val="24"/>
    </w:rPr>
  </w:style>
  <w:style w:type="character" w:customStyle="1" w:styleId="a0">
    <w:name w:val="Нижний колонтитул Знак"/>
    <w:uiPriority w:val="99"/>
    <w:rsid w:val="007F2821"/>
    <w:rPr>
      <w:sz w:val="24"/>
    </w:rPr>
  </w:style>
  <w:style w:type="character" w:styleId="PageNumber">
    <w:name w:val="page number"/>
    <w:basedOn w:val="DefaultParagraphFont"/>
    <w:uiPriority w:val="99"/>
    <w:rsid w:val="007F2821"/>
    <w:rPr>
      <w:rFonts w:cs="Times New Roman"/>
    </w:rPr>
  </w:style>
  <w:style w:type="character" w:customStyle="1" w:styleId="a1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2">
    <w:name w:val="Схема документа Знак"/>
    <w:uiPriority w:val="99"/>
    <w:rsid w:val="007F2821"/>
    <w:rPr>
      <w:sz w:val="2"/>
    </w:rPr>
  </w:style>
  <w:style w:type="character" w:customStyle="1" w:styleId="a3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4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Hyperlink">
    <w:name w:val="Hyperlink"/>
    <w:basedOn w:val="DefaultParagraphFont"/>
    <w:uiPriority w:val="99"/>
    <w:rsid w:val="007F2821"/>
    <w:rPr>
      <w:rFonts w:cs="Times New Roman"/>
      <w:color w:val="000080"/>
      <w:u w:val="single"/>
    </w:rPr>
  </w:style>
  <w:style w:type="character" w:customStyle="1" w:styleId="a5">
    <w:name w:val="Маркеры списка"/>
    <w:uiPriority w:val="99"/>
    <w:rsid w:val="007F2821"/>
    <w:rPr>
      <w:rFonts w:ascii="OpenSymbol" w:hAnsi="OpenSymbol"/>
    </w:rPr>
  </w:style>
  <w:style w:type="paragraph" w:customStyle="1" w:styleId="a6">
    <w:name w:val="Заголовок"/>
    <w:basedOn w:val="Normal"/>
    <w:next w:val="BodyText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7F2821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List">
    <w:name w:val="List"/>
    <w:basedOn w:val="BodyText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7F2821"/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Header">
    <w:name w:val="header"/>
    <w:basedOn w:val="Normal"/>
    <w:link w:val="HeaderChar"/>
    <w:uiPriority w:val="99"/>
    <w:rsid w:val="007F2821"/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Normal"/>
    <w:uiPriority w:val="99"/>
    <w:rsid w:val="007F2821"/>
    <w:pPr>
      <w:spacing w:after="120" w:line="480" w:lineRule="auto"/>
    </w:pPr>
  </w:style>
  <w:style w:type="paragraph" w:customStyle="1" w:styleId="13">
    <w:name w:val="Схема документа1"/>
    <w:basedOn w:val="Normal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7">
    <w:name w:val="Содержимое таблицы"/>
    <w:basedOn w:val="Normal"/>
    <w:uiPriority w:val="99"/>
    <w:rsid w:val="007F2821"/>
    <w:pPr>
      <w:suppressLineNumbers/>
    </w:pPr>
  </w:style>
  <w:style w:type="paragraph" w:customStyle="1" w:styleId="a8">
    <w:name w:val="Заголовок таблицы"/>
    <w:basedOn w:val="a7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Normal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Normal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Normal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Normal"/>
    <w:uiPriority w:val="99"/>
    <w:rsid w:val="007F2821"/>
    <w:rPr>
      <w:b/>
      <w:bCs/>
      <w:color w:val="0000FF"/>
    </w:rPr>
  </w:style>
  <w:style w:type="paragraph" w:styleId="ListParagraph">
    <w:name w:val="List Paragraph"/>
    <w:basedOn w:val="Normal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962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69</TotalTime>
  <Pages>2</Pages>
  <Words>286</Words>
  <Characters>1635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om_kotysko</cp:lastModifiedBy>
  <cp:revision>11</cp:revision>
  <cp:lastPrinted>2017-02-03T07:48:00Z</cp:lastPrinted>
  <dcterms:created xsi:type="dcterms:W3CDTF">2016-10-10T06:37:00Z</dcterms:created>
  <dcterms:modified xsi:type="dcterms:W3CDTF">2017-02-03T07:48:00Z</dcterms:modified>
</cp:coreProperties>
</file>